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539" w:rsidRDefault="003F2539" w:rsidP="003F2539">
      <w:pPr>
        <w:pStyle w:val="p1"/>
        <w:rPr>
          <w:rStyle w:val="s1"/>
        </w:rPr>
      </w:pPr>
      <w:r>
        <w:rPr>
          <w:rStyle w:val="s1"/>
          <w:u w:val="single"/>
        </w:rPr>
        <w:t>Richard BROWN</w:t>
      </w:r>
      <w:r>
        <w:rPr>
          <w:rStyle w:val="s1"/>
        </w:rPr>
        <w:t xml:space="preserve">      (fl.1504)</w:t>
      </w:r>
    </w:p>
    <w:p w:rsidR="003F2539" w:rsidRDefault="003F2539" w:rsidP="003F2539">
      <w:pPr>
        <w:pStyle w:val="p1"/>
        <w:rPr>
          <w:rStyle w:val="s1"/>
        </w:rPr>
      </w:pPr>
      <w:r>
        <w:rPr>
          <w:rStyle w:val="s1"/>
        </w:rPr>
        <w:t>of Tacolneston, Norfolk.</w:t>
      </w:r>
    </w:p>
    <w:p w:rsidR="003F2539" w:rsidRDefault="003F2539" w:rsidP="003F2539">
      <w:pPr>
        <w:pStyle w:val="p1"/>
        <w:rPr>
          <w:rStyle w:val="s1"/>
        </w:rPr>
      </w:pPr>
    </w:p>
    <w:p w:rsidR="003F2539" w:rsidRDefault="003F2539" w:rsidP="003F2539">
      <w:pPr>
        <w:pStyle w:val="p1"/>
        <w:rPr>
          <w:rStyle w:val="s1"/>
        </w:rPr>
      </w:pPr>
    </w:p>
    <w:p w:rsidR="003F2539" w:rsidRDefault="003F2539" w:rsidP="003F2539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3F2539" w:rsidRDefault="003F2539" w:rsidP="003F2539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Popy 497)</w:t>
      </w:r>
    </w:p>
    <w:p w:rsidR="003F2539" w:rsidRDefault="003F2539" w:rsidP="003F2539">
      <w:pPr>
        <w:pStyle w:val="p1"/>
        <w:rPr>
          <w:rStyle w:val="s1"/>
        </w:rPr>
      </w:pPr>
    </w:p>
    <w:p w:rsidR="003F2539" w:rsidRDefault="003F2539" w:rsidP="003F2539">
      <w:pPr>
        <w:pStyle w:val="p1"/>
        <w:rPr>
          <w:rStyle w:val="s1"/>
        </w:rPr>
      </w:pPr>
    </w:p>
    <w:p w:rsidR="003F2539" w:rsidRDefault="003F2539" w:rsidP="003F2539">
      <w:pPr>
        <w:pStyle w:val="p1"/>
        <w:rPr>
          <w:rStyle w:val="s1"/>
        </w:rPr>
      </w:pPr>
      <w:r>
        <w:rPr>
          <w:rStyle w:val="s1"/>
        </w:rPr>
        <w:t>7 December 2016</w:t>
      </w:r>
      <w:bookmarkStart w:id="0" w:name="_GoBack"/>
      <w:bookmarkEnd w:id="0"/>
    </w:p>
    <w:p w:rsidR="006B2F86" w:rsidRPr="00E71FC3" w:rsidRDefault="003F253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539" w:rsidRDefault="003F2539" w:rsidP="00E71FC3">
      <w:r>
        <w:separator/>
      </w:r>
    </w:p>
  </w:endnote>
  <w:endnote w:type="continuationSeparator" w:id="0">
    <w:p w:rsidR="003F2539" w:rsidRDefault="003F253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539" w:rsidRDefault="003F2539" w:rsidP="00E71FC3">
      <w:r>
        <w:separator/>
      </w:r>
    </w:p>
  </w:footnote>
  <w:footnote w:type="continuationSeparator" w:id="0">
    <w:p w:rsidR="003F2539" w:rsidRDefault="003F253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39"/>
    <w:rsid w:val="001A7C09"/>
    <w:rsid w:val="003F253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DD7A9"/>
  <w15:chartTrackingRefBased/>
  <w15:docId w15:val="{D36A9A2F-3473-49A7-A06C-E2C74240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F253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3F2539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3F2539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F2539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2017-01-13T22:02:00Z</dcterms:created>
  <dcterms:modified xsi:type="dcterms:W3CDTF">2017-01-13T22:03:00Z</dcterms:modified>
</cp:coreProperties>
</file>